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794F" w14:textId="03047357" w:rsidR="00BA00AB" w:rsidRDefault="00D27BC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Christine PLOMER</w:t>
      </w:r>
      <w:r>
        <w:rPr>
          <w:rFonts w:cs="Times New Roman"/>
          <w:szCs w:val="24"/>
        </w:rPr>
        <w:t xml:space="preserve">      (fl.1420)</w:t>
      </w:r>
    </w:p>
    <w:p w14:paraId="5CC989D9" w14:textId="3ABA4158" w:rsidR="00D27BCF" w:rsidRDefault="00D27BCF" w:rsidP="009139A6">
      <w:pPr>
        <w:pStyle w:val="NoSpacing"/>
        <w:rPr>
          <w:rFonts w:cs="Times New Roman"/>
          <w:szCs w:val="24"/>
        </w:rPr>
      </w:pPr>
    </w:p>
    <w:p w14:paraId="1669B2F3" w14:textId="7002CFEB" w:rsidR="00D27BCF" w:rsidRDefault="00D27BCF" w:rsidP="009139A6">
      <w:pPr>
        <w:pStyle w:val="NoSpacing"/>
        <w:rPr>
          <w:rFonts w:cs="Times New Roman"/>
          <w:szCs w:val="24"/>
        </w:rPr>
      </w:pPr>
    </w:p>
    <w:p w14:paraId="36EF5AB1" w14:textId="171C1AA4" w:rsidR="00D27BCF" w:rsidRDefault="00D27BC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= John Blithe of Wells, Somerset.   (H.O.C. IV pp.338-9)</w:t>
      </w:r>
    </w:p>
    <w:p w14:paraId="2C36D321" w14:textId="4E4E72C0" w:rsidR="00D27BCF" w:rsidRDefault="00D27BCF" w:rsidP="009139A6">
      <w:pPr>
        <w:pStyle w:val="NoSpacing"/>
        <w:rPr>
          <w:rFonts w:cs="Times New Roman"/>
          <w:szCs w:val="24"/>
        </w:rPr>
      </w:pPr>
    </w:p>
    <w:p w14:paraId="329520D1" w14:textId="584583B9" w:rsidR="00D27BCF" w:rsidRDefault="00D27BC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= Richard Setter of Wells.    (ibid.)</w:t>
      </w:r>
    </w:p>
    <w:p w14:paraId="7DDB30F9" w14:textId="5CF2C408" w:rsidR="00D27BCF" w:rsidRDefault="00D27BCF" w:rsidP="009139A6">
      <w:pPr>
        <w:pStyle w:val="NoSpacing"/>
        <w:rPr>
          <w:rFonts w:cs="Times New Roman"/>
          <w:szCs w:val="24"/>
        </w:rPr>
      </w:pPr>
    </w:p>
    <w:p w14:paraId="68573F3F" w14:textId="762233A4" w:rsidR="00D27BCF" w:rsidRDefault="00D27BCF" w:rsidP="009139A6">
      <w:pPr>
        <w:pStyle w:val="NoSpacing"/>
        <w:rPr>
          <w:rFonts w:cs="Times New Roman"/>
          <w:szCs w:val="24"/>
        </w:rPr>
      </w:pPr>
    </w:p>
    <w:p w14:paraId="19242007" w14:textId="36716959" w:rsidR="00D27BCF" w:rsidRPr="00D27BCF" w:rsidRDefault="00D27BC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February 2023</w:t>
      </w:r>
    </w:p>
    <w:sectPr w:rsidR="00D27BCF" w:rsidRPr="00D27B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67F7C" w14:textId="77777777" w:rsidR="00D27BCF" w:rsidRDefault="00D27BCF" w:rsidP="009139A6">
      <w:r>
        <w:separator/>
      </w:r>
    </w:p>
  </w:endnote>
  <w:endnote w:type="continuationSeparator" w:id="0">
    <w:p w14:paraId="2C786C44" w14:textId="77777777" w:rsidR="00D27BCF" w:rsidRDefault="00D27B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164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E595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F92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292E1" w14:textId="77777777" w:rsidR="00D27BCF" w:rsidRDefault="00D27BCF" w:rsidP="009139A6">
      <w:r>
        <w:separator/>
      </w:r>
    </w:p>
  </w:footnote>
  <w:footnote w:type="continuationSeparator" w:id="0">
    <w:p w14:paraId="47F86973" w14:textId="77777777" w:rsidR="00D27BCF" w:rsidRDefault="00D27B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FCC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99B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A0F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BC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27BC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DB668"/>
  <w15:chartTrackingRefBased/>
  <w15:docId w15:val="{97352DAA-B904-40FF-9DDB-9C159EB95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2023-02-10T15:50:00Z</dcterms:created>
  <dcterms:modified xsi:type="dcterms:W3CDTF">2023-02-10T15:54:00Z</dcterms:modified>
</cp:coreProperties>
</file>